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A3" w:rsidRDefault="00637FA3">
      <w:pPr>
        <w:jc w:val="center"/>
        <w:rPr>
          <w:rFonts w:ascii="宋体" w:eastAsia="宋体" w:hAnsi="宋体"/>
          <w:b/>
          <w:bCs/>
        </w:rPr>
      </w:pPr>
    </w:p>
    <w:p w:rsidR="00637FA3" w:rsidRPr="00AB6B2F" w:rsidRDefault="00637FA3">
      <w:pPr>
        <w:jc w:val="center"/>
        <w:rPr>
          <w:rFonts w:ascii="宋体" w:eastAsia="宋体" w:hAnsi="宋体"/>
          <w:b/>
          <w:bCs/>
        </w:rPr>
      </w:pPr>
      <w:r w:rsidRPr="00AB6B2F">
        <w:rPr>
          <w:rFonts w:ascii="宋体" w:eastAsia="宋体" w:hAnsi="宋体" w:cs="宋体"/>
          <w:b/>
          <w:bCs/>
        </w:rPr>
        <w:t>20</w:t>
      </w:r>
      <w:r>
        <w:rPr>
          <w:rFonts w:ascii="宋体" w:eastAsia="宋体" w:hAnsi="宋体" w:cs="宋体"/>
          <w:b/>
          <w:bCs/>
        </w:rPr>
        <w:t>20</w:t>
      </w:r>
      <w:r w:rsidRPr="00AB6B2F">
        <w:rPr>
          <w:rFonts w:ascii="宋体" w:eastAsia="宋体" w:hAnsi="宋体" w:cs="宋体" w:hint="eastAsia"/>
          <w:b/>
          <w:bCs/>
        </w:rPr>
        <w:t>年外国语学院硕士研究生入学考试自命题科目及参考教材</w:t>
      </w:r>
    </w:p>
    <w:p w:rsidR="00637FA3" w:rsidRDefault="00637FA3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8"/>
        <w:gridCol w:w="6715"/>
      </w:tblGrid>
      <w:tr w:rsidR="00637FA3">
        <w:trPr>
          <w:trHeight w:val="302"/>
        </w:trPr>
        <w:tc>
          <w:tcPr>
            <w:tcW w:w="3528" w:type="dxa"/>
            <w:vAlign w:val="center"/>
          </w:tcPr>
          <w:p w:rsidR="00637FA3" w:rsidRDefault="00637FA3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637FA3" w:rsidRDefault="00637FA3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637FA3">
        <w:tc>
          <w:tcPr>
            <w:tcW w:w="3528" w:type="dxa"/>
          </w:tcPr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211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翻译硕士英语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357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英语翻译基础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448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汉语写作与百科知识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15" w:type="dxa"/>
          </w:tcPr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《综合教程》（第</w:t>
            </w: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版）第</w:t>
            </w:r>
            <w:r>
              <w:rPr>
                <w:rFonts w:ascii="宋体" w:eastAsia="宋体" w:hAnsi="宋体" w:cs="宋体"/>
                <w:sz w:val="24"/>
                <w:szCs w:val="24"/>
              </w:rPr>
              <w:t>4-6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册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何兆熊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上海外语教育出版社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/2013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《新编英汉翻译教程》（第</w:t>
            </w: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版）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孙致礼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上海外语教育出版社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/2013</w:t>
            </w:r>
            <w:bookmarkStart w:id="0" w:name="_GoBack"/>
            <w:bookmarkEnd w:id="0"/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《新编汉英翻译教程》（第</w:t>
            </w: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版）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陈宏薇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上海外语教育出版社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>/2013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《英语笔译实务》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（三级）（最新修订版）张春柏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外文出版社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/2013 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国内主要英文报刊。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《中国文化概要》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陶嘉炜、何寅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北京大学出版社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/2013 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《英语国家社会与文化》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梅仁毅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外语教学与研究出版社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/2010 </w:t>
            </w:r>
          </w:p>
          <w:p w:rsidR="00637FA3" w:rsidRDefault="00637FA3">
            <w:pPr>
              <w:spacing w:line="3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《应用文写作》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王首程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/2009 </w:t>
            </w:r>
          </w:p>
        </w:tc>
      </w:tr>
    </w:tbl>
    <w:p w:rsidR="00637FA3" w:rsidRDefault="00637FA3"/>
    <w:p w:rsidR="00637FA3" w:rsidRDefault="00637FA3"/>
    <w:p w:rsidR="00637FA3" w:rsidRDefault="00637FA3"/>
    <w:sectPr w:rsidR="00637FA3" w:rsidSect="007D0814">
      <w:headerReference w:type="default" r:id="rId6"/>
      <w:footerReference w:type="default" r:id="rId7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A3" w:rsidRDefault="00637FA3">
      <w:r>
        <w:separator/>
      </w:r>
    </w:p>
  </w:endnote>
  <w:endnote w:type="continuationSeparator" w:id="0">
    <w:p w:rsidR="00637FA3" w:rsidRDefault="00637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A3" w:rsidRDefault="00637FA3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637FA3" w:rsidRDefault="00637FA3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A3" w:rsidRDefault="00637FA3">
      <w:r>
        <w:separator/>
      </w:r>
    </w:p>
  </w:footnote>
  <w:footnote w:type="continuationSeparator" w:id="0">
    <w:p w:rsidR="00637FA3" w:rsidRDefault="00637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A3" w:rsidRDefault="00637FA3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4D"/>
    <w:rsid w:val="00003B98"/>
    <w:rsid w:val="00050F3A"/>
    <w:rsid w:val="00127EEC"/>
    <w:rsid w:val="00164208"/>
    <w:rsid w:val="001951BE"/>
    <w:rsid w:val="001A219B"/>
    <w:rsid w:val="001E4462"/>
    <w:rsid w:val="00240B6F"/>
    <w:rsid w:val="0029354F"/>
    <w:rsid w:val="002A4599"/>
    <w:rsid w:val="002B7E31"/>
    <w:rsid w:val="003D79A8"/>
    <w:rsid w:val="00410860"/>
    <w:rsid w:val="0041428F"/>
    <w:rsid w:val="00421868"/>
    <w:rsid w:val="004441C3"/>
    <w:rsid w:val="0046428E"/>
    <w:rsid w:val="00481BD2"/>
    <w:rsid w:val="004A5EC2"/>
    <w:rsid w:val="004B3C4D"/>
    <w:rsid w:val="004C52E4"/>
    <w:rsid w:val="004D6592"/>
    <w:rsid w:val="004F24F5"/>
    <w:rsid w:val="0050573E"/>
    <w:rsid w:val="00575632"/>
    <w:rsid w:val="005A5801"/>
    <w:rsid w:val="005A696E"/>
    <w:rsid w:val="005C2047"/>
    <w:rsid w:val="005C5D37"/>
    <w:rsid w:val="005F42DD"/>
    <w:rsid w:val="00602AFA"/>
    <w:rsid w:val="00637FA3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7D0814"/>
    <w:rsid w:val="007F325A"/>
    <w:rsid w:val="00836479"/>
    <w:rsid w:val="008C65F2"/>
    <w:rsid w:val="008C67F0"/>
    <w:rsid w:val="00974A66"/>
    <w:rsid w:val="00997268"/>
    <w:rsid w:val="00A477FC"/>
    <w:rsid w:val="00A663A8"/>
    <w:rsid w:val="00AB6B2F"/>
    <w:rsid w:val="00B31055"/>
    <w:rsid w:val="00B91438"/>
    <w:rsid w:val="00BA1B12"/>
    <w:rsid w:val="00BB3DDB"/>
    <w:rsid w:val="00C74932"/>
    <w:rsid w:val="00C771D8"/>
    <w:rsid w:val="00CB560E"/>
    <w:rsid w:val="00CF2032"/>
    <w:rsid w:val="00CF3DFC"/>
    <w:rsid w:val="00D53615"/>
    <w:rsid w:val="00DC6430"/>
    <w:rsid w:val="00E10886"/>
    <w:rsid w:val="00E36165"/>
    <w:rsid w:val="00E67C3C"/>
    <w:rsid w:val="00E72895"/>
    <w:rsid w:val="00E81392"/>
    <w:rsid w:val="00EC55A2"/>
    <w:rsid w:val="00F02905"/>
    <w:rsid w:val="00F05B4F"/>
    <w:rsid w:val="00F80A75"/>
    <w:rsid w:val="00FA7270"/>
    <w:rsid w:val="5E502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814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D081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D0814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7D08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D0814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7D0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50</Words>
  <Characters>286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</cp:lastModifiedBy>
  <cp:revision>3</cp:revision>
  <cp:lastPrinted>2016-07-11T07:13:00Z</cp:lastPrinted>
  <dcterms:created xsi:type="dcterms:W3CDTF">2018-07-09T08:36:00Z</dcterms:created>
  <dcterms:modified xsi:type="dcterms:W3CDTF">2019-08-16T08:03:00Z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