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9A" w:rsidRDefault="004F129A">
      <w:pPr>
        <w:jc w:val="center"/>
        <w:rPr>
          <w:rFonts w:ascii="宋体" w:eastAsia="宋体" w:hAnsi="宋体"/>
          <w:b/>
          <w:bCs/>
        </w:rPr>
      </w:pPr>
    </w:p>
    <w:p w:rsidR="004F129A" w:rsidRDefault="004F129A">
      <w:pPr>
        <w:jc w:val="center"/>
        <w:rPr>
          <w:rFonts w:ascii="宋体" w:eastAsia="宋体" w:hAnsi="宋体"/>
          <w:kern w:val="0"/>
        </w:rPr>
      </w:pPr>
      <w:r>
        <w:rPr>
          <w:rFonts w:ascii="宋体" w:eastAsia="宋体" w:hAnsi="宋体" w:cs="宋体"/>
          <w:b/>
          <w:bCs/>
        </w:rPr>
        <w:t>2020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</w:rPr>
        <w:t>年机械工程学院硕士研究生入学考试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自命题科目及参考教材</w:t>
      </w:r>
    </w:p>
    <w:p w:rsidR="004F129A" w:rsidRDefault="004F129A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6715"/>
      </w:tblGrid>
      <w:tr w:rsidR="004F129A">
        <w:trPr>
          <w:trHeight w:val="302"/>
        </w:trPr>
        <w:tc>
          <w:tcPr>
            <w:tcW w:w="3528" w:type="dxa"/>
            <w:vAlign w:val="center"/>
          </w:tcPr>
          <w:p w:rsidR="004F129A" w:rsidRDefault="004F129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4F129A" w:rsidRDefault="004F129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4F129A">
        <w:tc>
          <w:tcPr>
            <w:tcW w:w="3528" w:type="dxa"/>
          </w:tcPr>
          <w:p w:rsidR="004F129A" w:rsidRDefault="004F129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811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机械设计</w:t>
            </w:r>
          </w:p>
        </w:tc>
        <w:tc>
          <w:tcPr>
            <w:tcW w:w="6715" w:type="dxa"/>
          </w:tcPr>
          <w:p w:rsidR="004F129A" w:rsidRDefault="004F129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《机械设计》（第八版）濮良贵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</w:rPr>
              <w:t>/2008</w:t>
            </w:r>
          </w:p>
        </w:tc>
      </w:tr>
    </w:tbl>
    <w:p w:rsidR="004F129A" w:rsidRPr="00A85929" w:rsidRDefault="004F129A">
      <w:pPr>
        <w:rPr>
          <w:color w:val="FF0000"/>
        </w:rPr>
      </w:pPr>
    </w:p>
    <w:sectPr w:rsidR="004F129A" w:rsidRPr="00A85929" w:rsidSect="00DD4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29A" w:rsidRDefault="004F129A" w:rsidP="00DD48E8">
      <w:r>
        <w:separator/>
      </w:r>
    </w:p>
  </w:endnote>
  <w:endnote w:type="continuationSeparator" w:id="0">
    <w:p w:rsidR="004F129A" w:rsidRDefault="004F129A" w:rsidP="00DD4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- 1 -</w:t>
    </w:r>
    <w:r>
      <w:rPr>
        <w:rStyle w:val="PageNumber"/>
        <w:rFonts w:cs="Calibri"/>
      </w:rPr>
      <w:fldChar w:fldCharType="end"/>
    </w:r>
  </w:p>
  <w:p w:rsidR="004F129A" w:rsidRDefault="004F129A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29A" w:rsidRDefault="004F129A" w:rsidP="00DD48E8">
      <w:r>
        <w:separator/>
      </w:r>
    </w:p>
  </w:footnote>
  <w:footnote w:type="continuationSeparator" w:id="0">
    <w:p w:rsidR="004F129A" w:rsidRDefault="004F129A" w:rsidP="00DD4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 w:rsidP="00A85929">
    <w:pPr>
      <w:pStyle w:val="Header"/>
      <w:pBdr>
        <w:bottom w:val="none" w:sz="0" w:space="0" w:color="auto"/>
      </w:pBdr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29A" w:rsidRDefault="004F12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F3A"/>
    <w:rsid w:val="000B3116"/>
    <w:rsid w:val="000E740A"/>
    <w:rsid w:val="00127EEC"/>
    <w:rsid w:val="0018523E"/>
    <w:rsid w:val="001951BE"/>
    <w:rsid w:val="001A219B"/>
    <w:rsid w:val="001E4462"/>
    <w:rsid w:val="00240B6F"/>
    <w:rsid w:val="0029354F"/>
    <w:rsid w:val="002A004F"/>
    <w:rsid w:val="002A4599"/>
    <w:rsid w:val="002B7E31"/>
    <w:rsid w:val="002D0590"/>
    <w:rsid w:val="003B1CFA"/>
    <w:rsid w:val="003D79A8"/>
    <w:rsid w:val="00404826"/>
    <w:rsid w:val="0041428F"/>
    <w:rsid w:val="004441C3"/>
    <w:rsid w:val="0045513E"/>
    <w:rsid w:val="0046428E"/>
    <w:rsid w:val="00481BD2"/>
    <w:rsid w:val="004A5EC2"/>
    <w:rsid w:val="004B3C4D"/>
    <w:rsid w:val="004C52E4"/>
    <w:rsid w:val="004F129A"/>
    <w:rsid w:val="0050573E"/>
    <w:rsid w:val="00575632"/>
    <w:rsid w:val="005A2385"/>
    <w:rsid w:val="005A5801"/>
    <w:rsid w:val="005C2047"/>
    <w:rsid w:val="005C5D37"/>
    <w:rsid w:val="005D1341"/>
    <w:rsid w:val="005F42DD"/>
    <w:rsid w:val="00602AFA"/>
    <w:rsid w:val="00625392"/>
    <w:rsid w:val="00661AE2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A056DA"/>
    <w:rsid w:val="00A52E99"/>
    <w:rsid w:val="00A85929"/>
    <w:rsid w:val="00B31055"/>
    <w:rsid w:val="00B37807"/>
    <w:rsid w:val="00B91438"/>
    <w:rsid w:val="00B93BAF"/>
    <w:rsid w:val="00BA1B12"/>
    <w:rsid w:val="00BB3DDB"/>
    <w:rsid w:val="00C4753F"/>
    <w:rsid w:val="00C74932"/>
    <w:rsid w:val="00C771D8"/>
    <w:rsid w:val="00CB560E"/>
    <w:rsid w:val="00CD0AAE"/>
    <w:rsid w:val="00CF2032"/>
    <w:rsid w:val="00CF3DFC"/>
    <w:rsid w:val="00D53615"/>
    <w:rsid w:val="00DC6430"/>
    <w:rsid w:val="00DD48E8"/>
    <w:rsid w:val="00DE1295"/>
    <w:rsid w:val="00E36165"/>
    <w:rsid w:val="00E67C3C"/>
    <w:rsid w:val="00E81392"/>
    <w:rsid w:val="00E9337A"/>
    <w:rsid w:val="00EB44F2"/>
    <w:rsid w:val="00EC55A2"/>
    <w:rsid w:val="00F80A75"/>
    <w:rsid w:val="00FA7270"/>
    <w:rsid w:val="00FC44DA"/>
    <w:rsid w:val="581A3076"/>
    <w:rsid w:val="5D020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E8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D48E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D48E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D4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48E8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D48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12</Words>
  <Characters>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秦力</cp:lastModifiedBy>
  <cp:revision>10</cp:revision>
  <dcterms:created xsi:type="dcterms:W3CDTF">2015-07-16T01:57:00Z</dcterms:created>
  <dcterms:modified xsi:type="dcterms:W3CDTF">2019-08-26T09:09:00Z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